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30FAE" w14:textId="4E6F4E74" w:rsidR="00007FD3" w:rsidRPr="00B53F85" w:rsidRDefault="00007FD3" w:rsidP="000D17E1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B53F85">
        <w:rPr>
          <w:rFonts w:ascii="Arial" w:hAnsi="Arial" w:cs="Arial"/>
          <w:b/>
          <w:i/>
          <w:sz w:val="22"/>
          <w:szCs w:val="22"/>
        </w:rPr>
        <w:t>An official, signed letter</w:t>
      </w:r>
      <w:r w:rsidR="00B53F85">
        <w:rPr>
          <w:rFonts w:ascii="Arial" w:hAnsi="Arial" w:cs="Arial"/>
          <w:b/>
          <w:i/>
          <w:sz w:val="22"/>
          <w:szCs w:val="22"/>
        </w:rPr>
        <w:t>head</w:t>
      </w:r>
      <w:r w:rsidRPr="00B53F85">
        <w:rPr>
          <w:rFonts w:ascii="Arial" w:hAnsi="Arial" w:cs="Arial"/>
          <w:b/>
          <w:i/>
          <w:sz w:val="22"/>
          <w:szCs w:val="22"/>
        </w:rPr>
        <w:t xml:space="preserve"> should be sen</w:t>
      </w:r>
      <w:r w:rsidR="00844BB7">
        <w:rPr>
          <w:rFonts w:ascii="Arial" w:hAnsi="Arial" w:cs="Arial"/>
          <w:b/>
          <w:i/>
          <w:sz w:val="22"/>
          <w:szCs w:val="22"/>
        </w:rPr>
        <w:t>t</w:t>
      </w:r>
      <w:r w:rsidRPr="00B53F85">
        <w:rPr>
          <w:rFonts w:ascii="Arial" w:hAnsi="Arial" w:cs="Arial"/>
          <w:b/>
          <w:i/>
          <w:sz w:val="22"/>
          <w:szCs w:val="22"/>
        </w:rPr>
        <w:t xml:space="preserve"> to National Treasury for participation</w:t>
      </w:r>
    </w:p>
    <w:p w14:paraId="1DDD3F75" w14:textId="77777777" w:rsidR="00007FD3" w:rsidRPr="00B53F85" w:rsidRDefault="00007FD3" w:rsidP="00007FD3">
      <w:pPr>
        <w:jc w:val="both"/>
        <w:rPr>
          <w:rFonts w:ascii="Arial" w:hAnsi="Arial" w:cs="Arial"/>
          <w:sz w:val="22"/>
          <w:szCs w:val="22"/>
        </w:rPr>
      </w:pPr>
    </w:p>
    <w:p w14:paraId="4BD83CA7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6F81F4" wp14:editId="2ED96CF2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1CBAB0" w14:textId="7A87E90F" w:rsidR="002D3AD3" w:rsidRPr="002D3AD3" w:rsidRDefault="004529CF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="00844BB7">
                              <w:rPr>
                                <w:rFonts w:ascii="Arial" w:hAnsi="Arial" w:cs="Arial"/>
                              </w:rPr>
                              <w:t>Organ of State’s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 xml:space="preserve"> Letterhead</w:t>
                            </w:r>
                            <w:r w:rsidR="00844BB7">
                              <w:rPr>
                                <w:rFonts w:ascii="Arial" w:hAnsi="Arial" w:cs="Arial"/>
                              </w:rPr>
                              <w:t xml:space="preserve"> with</w:t>
                            </w:r>
                          </w:p>
                          <w:p w14:paraId="0732BDFE" w14:textId="68BEEC1B" w:rsidR="002D3AD3" w:rsidRPr="002D3AD3" w:rsidRDefault="00844BB7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 xml:space="preserve">ontact person and </w:t>
                            </w:r>
                            <w:r w:rsidR="00795E9E" w:rsidRPr="002D3AD3">
                              <w:rPr>
                                <w:rFonts w:ascii="Arial" w:hAnsi="Arial" w:cs="Arial"/>
                              </w:rPr>
                              <w:t>details.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6F81F4" id="Rectangle 3" o:spid="_x0000_s1026" style="position:absolute;margin-left:132.45pt;margin-top:1.6pt;width:243.15pt;height:10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" fillcolor="white [3201]" strokecolor="#f79646 [3209]" strokeweight="2pt">
                <v:textbox>
                  <w:txbxContent>
                    <w:p w14:paraId="361CBAB0" w14:textId="7A87E90F" w:rsidR="002D3AD3" w:rsidRPr="002D3AD3" w:rsidRDefault="004529CF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="00844BB7">
                        <w:rPr>
                          <w:rFonts w:ascii="Arial" w:hAnsi="Arial" w:cs="Arial"/>
                        </w:rPr>
                        <w:t>Organ of State’s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 xml:space="preserve"> Letterhead</w:t>
                      </w:r>
                      <w:r w:rsidR="00844BB7">
                        <w:rPr>
                          <w:rFonts w:ascii="Arial" w:hAnsi="Arial" w:cs="Arial"/>
                        </w:rPr>
                        <w:t xml:space="preserve"> with</w:t>
                      </w:r>
                    </w:p>
                    <w:p w14:paraId="0732BDFE" w14:textId="68BEEC1B" w:rsidR="002D3AD3" w:rsidRPr="002D3AD3" w:rsidRDefault="00844BB7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 xml:space="preserve">ontact person and </w:t>
                      </w:r>
                      <w:r w:rsidR="00795E9E" w:rsidRPr="002D3AD3">
                        <w:rPr>
                          <w:rFonts w:ascii="Arial" w:hAnsi="Arial" w:cs="Arial"/>
                        </w:rPr>
                        <w:t>details.</w:t>
                      </w:r>
                    </w:p>
                  </w:txbxContent>
                </v:textbox>
              </v:rect>
            </w:pict>
          </mc:Fallback>
        </mc:AlternateContent>
      </w:r>
    </w:p>
    <w:p w14:paraId="419BA1A5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</w:p>
    <w:p w14:paraId="0A94FBA7" w14:textId="77777777" w:rsidR="00C02184" w:rsidRPr="00B53F85" w:rsidRDefault="00C02184">
      <w:pPr>
        <w:rPr>
          <w:rFonts w:ascii="Arial" w:hAnsi="Arial" w:cs="Arial"/>
          <w:sz w:val="22"/>
          <w:szCs w:val="22"/>
        </w:rPr>
      </w:pPr>
    </w:p>
    <w:p w14:paraId="1086FECD" w14:textId="77777777" w:rsidR="00387ABD" w:rsidRPr="00B53F85" w:rsidRDefault="00387ABD">
      <w:pPr>
        <w:rPr>
          <w:rFonts w:ascii="Arial" w:hAnsi="Arial" w:cs="Arial"/>
          <w:sz w:val="22"/>
          <w:szCs w:val="22"/>
        </w:rPr>
      </w:pPr>
    </w:p>
    <w:p w14:paraId="25E9BCBD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FA7654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D9A3BEC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0F9AA8C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108038" w14:textId="77777777" w:rsidR="001803F6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National Treasury</w:t>
      </w:r>
    </w:p>
    <w:p w14:paraId="7513C97E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Chief Director: </w:t>
      </w:r>
      <w:r w:rsidR="00653013" w:rsidRPr="00B53F85">
        <w:rPr>
          <w:rFonts w:ascii="Arial" w:hAnsi="Arial" w:cs="Arial"/>
          <w:sz w:val="22"/>
          <w:szCs w:val="22"/>
        </w:rPr>
        <w:t>Transversal Contracting</w:t>
      </w:r>
    </w:p>
    <w:p w14:paraId="1325EF39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Private Bag X115</w:t>
      </w:r>
    </w:p>
    <w:p w14:paraId="31570858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PRETORIA</w:t>
      </w:r>
    </w:p>
    <w:p w14:paraId="72E7D901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0001</w:t>
      </w:r>
    </w:p>
    <w:p w14:paraId="437CEEAE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ADD51AB" w14:textId="77777777" w:rsidR="002D3AD3" w:rsidRPr="00B53F85" w:rsidRDefault="002D3AD3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By Email:</w:t>
      </w:r>
      <w:r w:rsidR="005E66C6">
        <w:rPr>
          <w:rFonts w:ascii="Arial" w:hAnsi="Arial" w:cs="Arial"/>
          <w:sz w:val="22"/>
          <w:szCs w:val="22"/>
        </w:rPr>
        <w:tab/>
      </w:r>
      <w:hyperlink r:id="rId8" w:history="1">
        <w:r w:rsidR="00D7371D" w:rsidRPr="00975410">
          <w:rPr>
            <w:rStyle w:val="Hyperlink"/>
            <w:rFonts w:ascii="Arial" w:hAnsi="Arial" w:cs="Arial"/>
            <w:sz w:val="22"/>
            <w:szCs w:val="22"/>
          </w:rPr>
          <w:t>patiswa.mgcodo@treasury.gov.za</w:t>
        </w:r>
      </w:hyperlink>
    </w:p>
    <w:p w14:paraId="2CF1FC49" w14:textId="77777777" w:rsidR="00844BB7" w:rsidRDefault="00844BB7" w:rsidP="00335959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6470A3CF" w14:textId="0B7F01ED" w:rsidR="00A26540" w:rsidRPr="00B53F85" w:rsidRDefault="009A3EE2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  <w:u w:val="single"/>
        </w:rPr>
        <w:t xml:space="preserve">For </w:t>
      </w:r>
      <w:r>
        <w:rPr>
          <w:rFonts w:ascii="Arial" w:hAnsi="Arial" w:cs="Arial"/>
          <w:sz w:val="22"/>
          <w:szCs w:val="22"/>
          <w:u w:val="single"/>
        </w:rPr>
        <w:t>attention</w:t>
      </w:r>
      <w:r w:rsidR="005C7E79" w:rsidRPr="00B53F85">
        <w:rPr>
          <w:rFonts w:ascii="Arial" w:hAnsi="Arial" w:cs="Arial"/>
          <w:sz w:val="22"/>
          <w:szCs w:val="22"/>
          <w:u w:val="single"/>
        </w:rPr>
        <w:t>: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D7371D">
        <w:rPr>
          <w:rFonts w:ascii="Arial" w:hAnsi="Arial" w:cs="Arial"/>
          <w:sz w:val="22"/>
          <w:szCs w:val="22"/>
        </w:rPr>
        <w:t>Patiswa Mgcodo</w:t>
      </w:r>
    </w:p>
    <w:p w14:paraId="504939B4" w14:textId="77777777" w:rsidR="00A26540" w:rsidRPr="00B53F85" w:rsidRDefault="00A26540" w:rsidP="00335959">
      <w:pPr>
        <w:pStyle w:val="BodyText2"/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243791BF" w14:textId="26A59808" w:rsidR="000D17E1" w:rsidRDefault="000539C6" w:rsidP="00335959">
      <w:pPr>
        <w:pStyle w:val="BodyText2"/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PARTICIPATION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844BB7">
        <w:rPr>
          <w:rFonts w:ascii="Arial" w:hAnsi="Arial" w:cs="Arial"/>
          <w:b/>
          <w:color w:val="auto"/>
          <w:sz w:val="22"/>
          <w:szCs w:val="22"/>
        </w:rPr>
        <w:t>O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N TRANSVERSAL CONTRACT </w:t>
      </w:r>
      <w:r w:rsidR="00AF5FBA" w:rsidRPr="00B53F85">
        <w:rPr>
          <w:rFonts w:ascii="Arial" w:hAnsi="Arial" w:cs="Arial"/>
          <w:b/>
          <w:color w:val="auto"/>
          <w:sz w:val="22"/>
          <w:szCs w:val="22"/>
        </w:rPr>
        <w:t>RT</w:t>
      </w:r>
      <w:r w:rsidR="007416C2">
        <w:rPr>
          <w:rFonts w:ascii="Arial" w:hAnsi="Arial" w:cs="Arial"/>
          <w:b/>
          <w:color w:val="auto"/>
          <w:sz w:val="22"/>
          <w:szCs w:val="22"/>
        </w:rPr>
        <w:t>2</w:t>
      </w:r>
      <w:r w:rsidR="00F4146C" w:rsidRPr="00B53F85">
        <w:rPr>
          <w:rFonts w:ascii="Arial" w:hAnsi="Arial" w:cs="Arial"/>
          <w:b/>
          <w:color w:val="auto"/>
          <w:sz w:val="22"/>
          <w:szCs w:val="22"/>
        </w:rPr>
        <w:t>-</w:t>
      </w:r>
      <w:r w:rsidR="00AF5FBA" w:rsidRPr="00B53F85">
        <w:rPr>
          <w:rFonts w:ascii="Arial" w:hAnsi="Arial" w:cs="Arial"/>
          <w:b/>
          <w:color w:val="auto"/>
          <w:sz w:val="22"/>
          <w:szCs w:val="22"/>
        </w:rPr>
        <w:t>20</w:t>
      </w:r>
      <w:r w:rsidR="00844BB7">
        <w:rPr>
          <w:rFonts w:ascii="Arial" w:hAnsi="Arial" w:cs="Arial"/>
          <w:b/>
          <w:color w:val="auto"/>
          <w:sz w:val="22"/>
          <w:szCs w:val="22"/>
        </w:rPr>
        <w:t>21</w:t>
      </w:r>
      <w:r w:rsidR="00F4146C" w:rsidRPr="00B53F85">
        <w:rPr>
          <w:rFonts w:ascii="Arial" w:hAnsi="Arial" w:cs="Arial"/>
          <w:b/>
          <w:color w:val="auto"/>
          <w:sz w:val="22"/>
          <w:szCs w:val="22"/>
        </w:rPr>
        <w:t xml:space="preserve">:  </w:t>
      </w:r>
      <w:r w:rsidR="00AF5FBA" w:rsidRPr="00B53F85">
        <w:rPr>
          <w:rFonts w:ascii="Arial" w:hAnsi="Arial" w:cs="Arial"/>
          <w:b/>
          <w:bCs/>
          <w:color w:val="auto"/>
          <w:sz w:val="22"/>
          <w:szCs w:val="22"/>
        </w:rPr>
        <w:t>SUPPLY</w:t>
      </w:r>
      <w:r w:rsidR="007416C2">
        <w:rPr>
          <w:rFonts w:ascii="Arial" w:hAnsi="Arial" w:cs="Arial"/>
          <w:b/>
          <w:bCs/>
          <w:color w:val="auto"/>
          <w:sz w:val="22"/>
          <w:szCs w:val="22"/>
        </w:rPr>
        <w:t xml:space="preserve">, </w:t>
      </w:r>
      <w:r w:rsidR="00AF5FBA" w:rsidRPr="00B53F85">
        <w:rPr>
          <w:rFonts w:ascii="Arial" w:hAnsi="Arial" w:cs="Arial"/>
          <w:b/>
          <w:bCs/>
          <w:color w:val="auto"/>
          <w:sz w:val="22"/>
          <w:szCs w:val="22"/>
        </w:rPr>
        <w:t>DELIVERY</w:t>
      </w:r>
      <w:r w:rsidR="007416C2">
        <w:rPr>
          <w:rFonts w:ascii="Arial" w:hAnsi="Arial" w:cs="Arial"/>
          <w:b/>
          <w:bCs/>
          <w:color w:val="auto"/>
          <w:sz w:val="22"/>
          <w:szCs w:val="22"/>
        </w:rPr>
        <w:t>, INSTALLATION, COMMISSIONING AND MAINTENANCE</w:t>
      </w:r>
      <w:r w:rsidR="00AF5FBA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OF 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>M</w:t>
      </w:r>
      <w:r w:rsidR="007416C2">
        <w:rPr>
          <w:rFonts w:ascii="Arial" w:hAnsi="Arial" w:cs="Arial"/>
          <w:b/>
          <w:bCs/>
          <w:color w:val="auto"/>
          <w:sz w:val="22"/>
          <w:szCs w:val="22"/>
        </w:rPr>
        <w:t>EDICAL EQUIPMENT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TO THE STATE FOR THE PERIOD </w:t>
      </w:r>
      <w:r w:rsidR="00844BB7">
        <w:rPr>
          <w:rFonts w:ascii="Arial" w:hAnsi="Arial" w:cs="Arial"/>
          <w:b/>
          <w:bCs/>
          <w:color w:val="auto"/>
          <w:sz w:val="22"/>
          <w:szCs w:val="22"/>
        </w:rPr>
        <w:t>01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416C2">
        <w:rPr>
          <w:rFonts w:ascii="Arial" w:hAnsi="Arial" w:cs="Arial"/>
          <w:b/>
          <w:bCs/>
          <w:color w:val="auto"/>
          <w:sz w:val="22"/>
          <w:szCs w:val="22"/>
        </w:rPr>
        <w:t>DECEMBER</w:t>
      </w:r>
      <w:r w:rsidR="00844BB7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>20</w:t>
      </w:r>
      <w:r w:rsidR="00844BB7">
        <w:rPr>
          <w:rFonts w:ascii="Arial" w:hAnsi="Arial" w:cs="Arial"/>
          <w:b/>
          <w:bCs/>
          <w:color w:val="auto"/>
          <w:sz w:val="22"/>
          <w:szCs w:val="22"/>
        </w:rPr>
        <w:t>21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TO 3</w:t>
      </w:r>
      <w:r w:rsidR="007416C2">
        <w:rPr>
          <w:rFonts w:ascii="Arial" w:hAnsi="Arial" w:cs="Arial"/>
          <w:b/>
          <w:bCs/>
          <w:color w:val="auto"/>
          <w:sz w:val="22"/>
          <w:szCs w:val="22"/>
        </w:rPr>
        <w:t>0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416C2">
        <w:rPr>
          <w:rFonts w:ascii="Arial" w:hAnsi="Arial" w:cs="Arial"/>
          <w:b/>
          <w:bCs/>
          <w:color w:val="auto"/>
          <w:sz w:val="22"/>
          <w:szCs w:val="22"/>
        </w:rPr>
        <w:t>NOVEMBER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202</w:t>
      </w:r>
      <w:r w:rsidR="007416C2">
        <w:rPr>
          <w:rFonts w:ascii="Arial" w:hAnsi="Arial" w:cs="Arial"/>
          <w:b/>
          <w:bCs/>
          <w:color w:val="auto"/>
          <w:sz w:val="22"/>
          <w:szCs w:val="22"/>
        </w:rPr>
        <w:t>4</w:t>
      </w:r>
    </w:p>
    <w:p w14:paraId="02DF20AF" w14:textId="77777777" w:rsidR="00B53F85" w:rsidRPr="00B53F85" w:rsidRDefault="00B53F85" w:rsidP="00335959">
      <w:pPr>
        <w:pStyle w:val="BodyText2"/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44F59A50" w14:textId="77777777" w:rsidR="002D3AD3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For and on behalf of </w:t>
      </w:r>
    </w:p>
    <w:p w14:paraId="1D2DC682" w14:textId="7CED8A93" w:rsidR="000D17E1" w:rsidRPr="00B53F85" w:rsidRDefault="009A3EE2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Pr="00B53F85">
        <w:rPr>
          <w:rFonts w:ascii="Arial" w:hAnsi="Arial" w:cs="Arial"/>
          <w:i/>
          <w:sz w:val="22"/>
          <w:szCs w:val="22"/>
        </w:rPr>
        <w:t xml:space="preserve"> (</w:t>
      </w:r>
      <w:r w:rsidR="004C0DB0">
        <w:rPr>
          <w:rFonts w:ascii="Arial" w:hAnsi="Arial" w:cs="Arial"/>
          <w:i/>
          <w:sz w:val="22"/>
          <w:szCs w:val="22"/>
        </w:rPr>
        <w:t>Organ of State’s</w:t>
      </w:r>
      <w:r w:rsidR="00086740" w:rsidRPr="00B53F85">
        <w:rPr>
          <w:rFonts w:ascii="Arial" w:hAnsi="Arial" w:cs="Arial"/>
          <w:i/>
          <w:sz w:val="22"/>
          <w:szCs w:val="22"/>
        </w:rPr>
        <w:t xml:space="preserve"> name)</w:t>
      </w:r>
    </w:p>
    <w:p w14:paraId="002532BC" w14:textId="10821E80" w:rsidR="002F3008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18110B" w14:textId="44DB5080" w:rsidR="005C7E79" w:rsidRPr="00B53F85" w:rsidRDefault="00795E9E" w:rsidP="00335959">
      <w:pPr>
        <w:spacing w:after="240" w:line="360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354AC4" wp14:editId="1D3761CD">
                <wp:simplePos x="0" y="0"/>
                <wp:positionH relativeFrom="column">
                  <wp:posOffset>15240</wp:posOffset>
                </wp:positionH>
                <wp:positionV relativeFrom="paragraph">
                  <wp:posOffset>19685</wp:posOffset>
                </wp:positionV>
                <wp:extent cx="241935" cy="207010"/>
                <wp:effectExtent l="15240" t="13335" r="952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8D9A6C" id="Rectangle 5" o:spid="_x0000_s1026" style="position:absolute;margin-left:1.2pt;margin-top:1.55pt;width:19.05pt;height:16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" strokeweight="1.25pt"/>
            </w:pict>
          </mc:Fallback>
        </mc:AlternateContent>
      </w:r>
      <w:r w:rsidR="002F3008" w:rsidRPr="00B53F85">
        <w:rPr>
          <w:rFonts w:ascii="Arial" w:hAnsi="Arial" w:cs="Arial"/>
          <w:sz w:val="22"/>
          <w:szCs w:val="22"/>
        </w:rPr>
        <w:t>YES, we</w:t>
      </w:r>
      <w:r w:rsidR="006D05F6">
        <w:rPr>
          <w:rFonts w:ascii="Arial" w:hAnsi="Arial" w:cs="Arial"/>
          <w:sz w:val="22"/>
          <w:szCs w:val="22"/>
        </w:rPr>
        <w:t xml:space="preserve"> hereby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2F3008" w:rsidRPr="00B53F85">
        <w:rPr>
          <w:rFonts w:ascii="Arial" w:hAnsi="Arial" w:cs="Arial"/>
          <w:sz w:val="22"/>
          <w:szCs w:val="22"/>
        </w:rPr>
        <w:t>a</w:t>
      </w:r>
      <w:r w:rsidR="004C0DB0">
        <w:rPr>
          <w:rFonts w:ascii="Arial" w:hAnsi="Arial" w:cs="Arial"/>
          <w:sz w:val="22"/>
          <w:szCs w:val="22"/>
        </w:rPr>
        <w:t>gree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4C0DB0">
        <w:rPr>
          <w:rFonts w:ascii="Arial" w:hAnsi="Arial" w:cs="Arial"/>
          <w:sz w:val="22"/>
          <w:szCs w:val="22"/>
        </w:rPr>
        <w:t xml:space="preserve">and consent </w:t>
      </w:r>
      <w:r w:rsidR="005C7E79" w:rsidRPr="00B53F85">
        <w:rPr>
          <w:rFonts w:ascii="Arial" w:hAnsi="Arial" w:cs="Arial"/>
          <w:sz w:val="22"/>
          <w:szCs w:val="22"/>
        </w:rPr>
        <w:t xml:space="preserve">to participate </w:t>
      </w:r>
      <w:r w:rsidR="004C0DB0">
        <w:rPr>
          <w:rFonts w:ascii="Arial" w:hAnsi="Arial" w:cs="Arial"/>
          <w:sz w:val="22"/>
          <w:szCs w:val="22"/>
        </w:rPr>
        <w:t>o</w:t>
      </w:r>
      <w:r w:rsidR="005C7E79" w:rsidRPr="00B53F85">
        <w:rPr>
          <w:rFonts w:ascii="Arial" w:hAnsi="Arial" w:cs="Arial"/>
          <w:sz w:val="22"/>
          <w:szCs w:val="22"/>
        </w:rPr>
        <w:t xml:space="preserve">n the </w:t>
      </w:r>
      <w:r w:rsidRPr="00B53F85">
        <w:rPr>
          <w:rFonts w:ascii="Arial" w:hAnsi="Arial" w:cs="Arial"/>
          <w:sz w:val="22"/>
          <w:szCs w:val="22"/>
        </w:rPr>
        <w:t>above-mentioned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E854BD" w:rsidRPr="00B53F85">
        <w:rPr>
          <w:rFonts w:ascii="Arial" w:hAnsi="Arial" w:cs="Arial"/>
          <w:sz w:val="22"/>
          <w:szCs w:val="22"/>
        </w:rPr>
        <w:t>Transversal C</w:t>
      </w:r>
      <w:r w:rsidR="005C7E79" w:rsidRPr="00B53F85">
        <w:rPr>
          <w:rFonts w:ascii="Arial" w:hAnsi="Arial" w:cs="Arial"/>
          <w:sz w:val="22"/>
          <w:szCs w:val="22"/>
        </w:rPr>
        <w:t>ontract</w:t>
      </w:r>
      <w:r>
        <w:rPr>
          <w:rFonts w:ascii="Arial" w:hAnsi="Arial" w:cs="Arial"/>
          <w:sz w:val="22"/>
          <w:szCs w:val="22"/>
        </w:rPr>
        <w:t xml:space="preserve"> after familiarizing ourselves with its terms and conditions </w:t>
      </w:r>
      <w:r w:rsidR="00AA4743">
        <w:rPr>
          <w:rFonts w:ascii="Arial" w:hAnsi="Arial" w:cs="Arial"/>
          <w:sz w:val="22"/>
          <w:szCs w:val="22"/>
        </w:rPr>
        <w:t xml:space="preserve">as stipulated on Annexure </w:t>
      </w:r>
      <w:r w:rsidR="002F63C8">
        <w:rPr>
          <w:rFonts w:ascii="Arial" w:hAnsi="Arial" w:cs="Arial"/>
          <w:sz w:val="22"/>
          <w:szCs w:val="22"/>
        </w:rPr>
        <w:t>C</w:t>
      </w:r>
      <w:r w:rsidR="00AA4743">
        <w:rPr>
          <w:rFonts w:ascii="Arial" w:hAnsi="Arial" w:cs="Arial"/>
          <w:sz w:val="22"/>
          <w:szCs w:val="22"/>
        </w:rPr>
        <w:t xml:space="preserve"> Special Conditions of Contract.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C52960E" w14:textId="7FEC9D93" w:rsidR="00F4146C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The </w:t>
      </w:r>
      <w:r w:rsidR="004C0DB0">
        <w:rPr>
          <w:rFonts w:ascii="Arial" w:hAnsi="Arial" w:cs="Arial"/>
          <w:sz w:val="22"/>
          <w:szCs w:val="22"/>
        </w:rPr>
        <w:t>Organ of State</w:t>
      </w:r>
      <w:r w:rsidRPr="00B53F85">
        <w:rPr>
          <w:rFonts w:ascii="Arial" w:hAnsi="Arial" w:cs="Arial"/>
          <w:sz w:val="22"/>
          <w:szCs w:val="22"/>
        </w:rPr>
        <w:t xml:space="preserve"> has an estimated budget of R______</w:t>
      </w:r>
      <w:r w:rsidR="0077644F" w:rsidRPr="00B53F85">
        <w:rPr>
          <w:rFonts w:ascii="Arial" w:hAnsi="Arial" w:cs="Arial"/>
          <w:sz w:val="22"/>
          <w:szCs w:val="22"/>
        </w:rPr>
        <w:t>____</w:t>
      </w:r>
      <w:r w:rsidRPr="00B53F85">
        <w:rPr>
          <w:rFonts w:ascii="Arial" w:hAnsi="Arial" w:cs="Arial"/>
          <w:sz w:val="22"/>
          <w:szCs w:val="22"/>
        </w:rPr>
        <w:t xml:space="preserve">___________ </w:t>
      </w:r>
      <w:r w:rsidR="0077644F" w:rsidRPr="00B53F85">
        <w:rPr>
          <w:rFonts w:ascii="Arial" w:hAnsi="Arial" w:cs="Arial"/>
          <w:sz w:val="22"/>
          <w:szCs w:val="22"/>
        </w:rPr>
        <w:br/>
      </w:r>
      <w:r w:rsidRPr="00B53F85">
        <w:rPr>
          <w:rFonts w:ascii="Arial" w:hAnsi="Arial" w:cs="Arial"/>
          <w:sz w:val="22"/>
          <w:szCs w:val="22"/>
        </w:rPr>
        <w:t xml:space="preserve">for the procurement of </w:t>
      </w:r>
      <w:r w:rsidR="00AA4743">
        <w:rPr>
          <w:rFonts w:ascii="Arial" w:hAnsi="Arial" w:cs="Arial"/>
          <w:sz w:val="22"/>
          <w:szCs w:val="22"/>
        </w:rPr>
        <w:t>products and/or services</w:t>
      </w:r>
      <w:r w:rsidRPr="00B53F85">
        <w:rPr>
          <w:rFonts w:ascii="Arial" w:hAnsi="Arial" w:cs="Arial"/>
          <w:sz w:val="22"/>
          <w:szCs w:val="22"/>
        </w:rPr>
        <w:t xml:space="preserve"> </w:t>
      </w:r>
      <w:r w:rsidR="00AA4743">
        <w:rPr>
          <w:rFonts w:ascii="Arial" w:hAnsi="Arial" w:cs="Arial"/>
          <w:sz w:val="22"/>
          <w:szCs w:val="22"/>
        </w:rPr>
        <w:t xml:space="preserve">available </w:t>
      </w:r>
      <w:r w:rsidRPr="00B53F85">
        <w:rPr>
          <w:rFonts w:ascii="Arial" w:hAnsi="Arial" w:cs="Arial"/>
          <w:sz w:val="22"/>
          <w:szCs w:val="22"/>
        </w:rPr>
        <w:t>on RT</w:t>
      </w:r>
      <w:r w:rsidR="002F63C8">
        <w:rPr>
          <w:rFonts w:ascii="Arial" w:hAnsi="Arial" w:cs="Arial"/>
          <w:sz w:val="22"/>
          <w:szCs w:val="22"/>
        </w:rPr>
        <w:t>2</w:t>
      </w:r>
      <w:r w:rsidRPr="00B53F85">
        <w:rPr>
          <w:rFonts w:ascii="Arial" w:hAnsi="Arial" w:cs="Arial"/>
          <w:sz w:val="22"/>
          <w:szCs w:val="22"/>
        </w:rPr>
        <w:t>-20</w:t>
      </w:r>
      <w:r w:rsidR="00AA4743">
        <w:rPr>
          <w:rFonts w:ascii="Arial" w:hAnsi="Arial" w:cs="Arial"/>
          <w:sz w:val="22"/>
          <w:szCs w:val="22"/>
        </w:rPr>
        <w:t>21</w:t>
      </w:r>
      <w:r w:rsidRPr="00B53F85">
        <w:rPr>
          <w:rFonts w:ascii="Arial" w:hAnsi="Arial" w:cs="Arial"/>
          <w:sz w:val="22"/>
          <w:szCs w:val="22"/>
        </w:rPr>
        <w:t xml:space="preserve"> for the period </w:t>
      </w:r>
      <w:r w:rsidR="00AA4743">
        <w:rPr>
          <w:rFonts w:ascii="Arial" w:hAnsi="Arial" w:cs="Arial"/>
          <w:sz w:val="22"/>
          <w:szCs w:val="22"/>
        </w:rPr>
        <w:t>01</w:t>
      </w:r>
      <w:r w:rsidR="00F4146C" w:rsidRPr="00B53F85">
        <w:rPr>
          <w:rFonts w:ascii="Arial" w:hAnsi="Arial" w:cs="Arial"/>
          <w:sz w:val="22"/>
          <w:szCs w:val="22"/>
        </w:rPr>
        <w:t xml:space="preserve"> </w:t>
      </w:r>
      <w:r w:rsidR="002F63C8">
        <w:rPr>
          <w:rFonts w:ascii="Arial" w:hAnsi="Arial" w:cs="Arial"/>
          <w:sz w:val="22"/>
          <w:szCs w:val="22"/>
        </w:rPr>
        <w:t>December</w:t>
      </w:r>
      <w:r w:rsidR="00F4146C" w:rsidRPr="00B53F85">
        <w:rPr>
          <w:rFonts w:ascii="Arial" w:hAnsi="Arial" w:cs="Arial"/>
          <w:sz w:val="22"/>
          <w:szCs w:val="22"/>
        </w:rPr>
        <w:t xml:space="preserve"> 20</w:t>
      </w:r>
      <w:r w:rsidR="00AA4743">
        <w:rPr>
          <w:rFonts w:ascii="Arial" w:hAnsi="Arial" w:cs="Arial"/>
          <w:sz w:val="22"/>
          <w:szCs w:val="22"/>
        </w:rPr>
        <w:t>21</w:t>
      </w:r>
      <w:r w:rsidR="00F4146C" w:rsidRPr="00B53F85">
        <w:rPr>
          <w:rFonts w:ascii="Arial" w:hAnsi="Arial" w:cs="Arial"/>
          <w:sz w:val="22"/>
          <w:szCs w:val="22"/>
        </w:rPr>
        <w:t xml:space="preserve"> to 3</w:t>
      </w:r>
      <w:r w:rsidR="002F63C8">
        <w:rPr>
          <w:rFonts w:ascii="Arial" w:hAnsi="Arial" w:cs="Arial"/>
          <w:sz w:val="22"/>
          <w:szCs w:val="22"/>
        </w:rPr>
        <w:t>0</w:t>
      </w:r>
      <w:r w:rsidR="00F4146C" w:rsidRPr="00B53F85">
        <w:rPr>
          <w:rFonts w:ascii="Arial" w:hAnsi="Arial" w:cs="Arial"/>
          <w:sz w:val="22"/>
          <w:szCs w:val="22"/>
        </w:rPr>
        <w:t xml:space="preserve"> </w:t>
      </w:r>
      <w:r w:rsidR="002F63C8">
        <w:rPr>
          <w:rFonts w:ascii="Arial" w:hAnsi="Arial" w:cs="Arial"/>
          <w:sz w:val="22"/>
          <w:szCs w:val="22"/>
        </w:rPr>
        <w:t>November</w:t>
      </w:r>
      <w:r w:rsidR="00F4146C" w:rsidRPr="00B53F85">
        <w:rPr>
          <w:rFonts w:ascii="Arial" w:hAnsi="Arial" w:cs="Arial"/>
          <w:sz w:val="22"/>
          <w:szCs w:val="22"/>
        </w:rPr>
        <w:t xml:space="preserve"> 202</w:t>
      </w:r>
      <w:r w:rsidR="002F63C8">
        <w:rPr>
          <w:rFonts w:ascii="Arial" w:hAnsi="Arial" w:cs="Arial"/>
          <w:sz w:val="22"/>
          <w:szCs w:val="22"/>
        </w:rPr>
        <w:t>4</w:t>
      </w:r>
      <w:r w:rsidR="00F4146C" w:rsidRPr="00B53F85">
        <w:rPr>
          <w:rFonts w:ascii="Arial" w:hAnsi="Arial" w:cs="Arial"/>
          <w:sz w:val="22"/>
          <w:szCs w:val="22"/>
        </w:rPr>
        <w:t xml:space="preserve">. </w:t>
      </w:r>
    </w:p>
    <w:p w14:paraId="3753951E" w14:textId="77777777" w:rsidR="003D486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1C8C6775" w14:textId="77777777" w:rsidR="00B60CAE" w:rsidRPr="00B53F85" w:rsidRDefault="00B60CAE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1C0D28D7" w14:textId="77777777" w:rsidR="00B60CAE" w:rsidRDefault="00B60CAE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EFB319" w14:textId="77777777" w:rsidR="004839EE" w:rsidRDefault="004839EE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E493CD" w14:textId="278726FE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Kind Regards</w:t>
      </w:r>
    </w:p>
    <w:p w14:paraId="3F06F531" w14:textId="77777777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8F92ADA" w14:textId="77777777" w:rsidR="009324BB" w:rsidRPr="00B53F85" w:rsidRDefault="009324BB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9ED9CB3" w14:textId="7B992FE3" w:rsidR="009324BB" w:rsidRDefault="009324BB" w:rsidP="009324BB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For and on behalf of </w:t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 w:rsidRPr="00B53F85">
        <w:rPr>
          <w:rFonts w:ascii="Arial" w:hAnsi="Arial" w:cs="Arial"/>
          <w:i/>
          <w:sz w:val="22"/>
          <w:szCs w:val="22"/>
        </w:rPr>
        <w:t xml:space="preserve"> (</w:t>
      </w:r>
      <w:r w:rsidR="004839EE">
        <w:rPr>
          <w:rFonts w:ascii="Arial" w:hAnsi="Arial" w:cs="Arial"/>
          <w:i/>
          <w:sz w:val="22"/>
          <w:szCs w:val="22"/>
        </w:rPr>
        <w:t>Organ of State’s</w:t>
      </w:r>
      <w:r w:rsidRPr="00B53F85">
        <w:rPr>
          <w:rFonts w:ascii="Arial" w:hAnsi="Arial" w:cs="Arial"/>
          <w:i/>
          <w:sz w:val="22"/>
          <w:szCs w:val="22"/>
        </w:rPr>
        <w:t xml:space="preserve"> name)</w:t>
      </w:r>
    </w:p>
    <w:p w14:paraId="7FA07E94" w14:textId="2B7648BB" w:rsidR="004839EE" w:rsidRDefault="004839EE" w:rsidP="009324B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3D0F8EF" w14:textId="32EAE236" w:rsidR="004839EE" w:rsidRDefault="004839EE" w:rsidP="009324B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F4EEFB" w14:textId="77777777" w:rsidR="004839EE" w:rsidRPr="00B53F85" w:rsidRDefault="004839EE" w:rsidP="009324B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BA15F04" w14:textId="77777777" w:rsidR="004529CF" w:rsidRPr="00B53F85" w:rsidRDefault="004529CF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11"/>
        <w:gridCol w:w="1508"/>
        <w:gridCol w:w="352"/>
        <w:gridCol w:w="2683"/>
        <w:gridCol w:w="1906"/>
      </w:tblGrid>
      <w:tr w:rsidR="004529CF" w:rsidRPr="00025172" w14:paraId="66C4A297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48C6C3B7" w14:textId="77777777" w:rsidR="004529CF" w:rsidRPr="00025172" w:rsidRDefault="004529CF" w:rsidP="00A156B7">
            <w:pPr>
              <w:spacing w:line="360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4F2437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32D1890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04142A34" w14:textId="77777777" w:rsidR="004529CF" w:rsidRPr="00025172" w:rsidRDefault="004529CF" w:rsidP="00A156B7">
            <w:pPr>
              <w:spacing w:line="360" w:lineRule="auto"/>
              <w:ind w:left="72" w:hanging="7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14A3B0DC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209E5D50" w14:textId="77777777" w:rsidR="004529CF" w:rsidRPr="00025172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6E9376" w14:textId="631F76C0" w:rsidR="004529CF" w:rsidRPr="00A156B7" w:rsidRDefault="004529CF" w:rsidP="00A156B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Chief Financial Officer</w:t>
      </w:r>
      <w:r w:rsidRPr="00A156B7">
        <w:rPr>
          <w:rFonts w:ascii="Arial" w:hAnsi="Arial" w:cs="Arial"/>
          <w:b/>
          <w:i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  <w:t xml:space="preserve">       </w:t>
      </w:r>
      <w:r w:rsidR="00F61BFF" w:rsidRPr="00A156B7">
        <w:rPr>
          <w:rFonts w:ascii="Arial" w:hAnsi="Arial" w:cs="Arial"/>
          <w:b/>
          <w:sz w:val="22"/>
          <w:szCs w:val="22"/>
        </w:rPr>
        <w:t>Head</w:t>
      </w:r>
      <w:r w:rsidR="00A156B7" w:rsidRPr="00A156B7">
        <w:rPr>
          <w:rFonts w:ascii="Arial" w:hAnsi="Arial" w:cs="Arial"/>
          <w:b/>
          <w:sz w:val="22"/>
          <w:szCs w:val="22"/>
        </w:rPr>
        <w:t xml:space="preserve"> of </w:t>
      </w:r>
      <w:r w:rsidRPr="00A156B7">
        <w:rPr>
          <w:rFonts w:ascii="Arial" w:hAnsi="Arial" w:cs="Arial"/>
          <w:b/>
          <w:sz w:val="22"/>
          <w:szCs w:val="22"/>
        </w:rPr>
        <w:t xml:space="preserve">Supply Chain </w:t>
      </w:r>
      <w:r w:rsidR="00272984">
        <w:rPr>
          <w:rFonts w:ascii="Arial" w:hAnsi="Arial" w:cs="Arial"/>
          <w:b/>
          <w:sz w:val="22"/>
          <w:szCs w:val="22"/>
        </w:rPr>
        <w:t xml:space="preserve">Management </w:t>
      </w:r>
      <w:r w:rsidRPr="00A156B7">
        <w:rPr>
          <w:rFonts w:ascii="Arial" w:hAnsi="Arial" w:cs="Arial"/>
          <w:b/>
          <w:sz w:val="22"/>
          <w:szCs w:val="22"/>
        </w:rPr>
        <w:t>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2402"/>
        <w:gridCol w:w="353"/>
        <w:gridCol w:w="1826"/>
        <w:gridCol w:w="2761"/>
      </w:tblGrid>
      <w:tr w:rsidR="004529CF" w:rsidRPr="00B53F85" w14:paraId="761ABC29" w14:textId="77777777" w:rsidTr="004529CF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0B1C0810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6DFA65" w14:textId="77777777" w:rsidR="004529CF" w:rsidRPr="00B53F85" w:rsidRDefault="004529CF" w:rsidP="00A156B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F2BD17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1F0F2409" w14:textId="77777777" w:rsidR="004529CF" w:rsidRPr="00B53F85" w:rsidRDefault="004529CF" w:rsidP="00A156B7">
            <w:pPr>
              <w:spacing w:line="360" w:lineRule="auto"/>
              <w:ind w:hanging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22E63F6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B1731E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3"/>
        <w:gridCol w:w="2384"/>
        <w:gridCol w:w="267"/>
        <w:gridCol w:w="1937"/>
        <w:gridCol w:w="2739"/>
      </w:tblGrid>
      <w:tr w:rsidR="004529CF" w:rsidRPr="00B53F85" w14:paraId="13A8E4EA" w14:textId="77777777" w:rsidTr="00272984"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049A3A6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  <w:r w:rsidR="001F34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58" w:type="dxa"/>
            <w:tcBorders>
              <w:top w:val="nil"/>
              <w:left w:val="nil"/>
              <w:right w:val="nil"/>
            </w:tcBorders>
          </w:tcPr>
          <w:p w14:paraId="2BBFB95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537223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5F28745E" w14:textId="77777777" w:rsidR="004529CF" w:rsidRPr="00B53F85" w:rsidRDefault="00380EBD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&amp;</w:t>
            </w:r>
            <w:r w:rsidR="004529CF" w:rsidRPr="00B53F85">
              <w:rPr>
                <w:rFonts w:ascii="Arial" w:hAnsi="Arial" w:cs="Arial"/>
                <w:sz w:val="22"/>
                <w:szCs w:val="22"/>
              </w:rPr>
              <w:t>Surname</w:t>
            </w:r>
          </w:p>
        </w:tc>
        <w:tc>
          <w:tcPr>
            <w:tcW w:w="2826" w:type="dxa"/>
            <w:tcBorders>
              <w:top w:val="nil"/>
              <w:left w:val="nil"/>
              <w:right w:val="nil"/>
            </w:tcBorders>
          </w:tcPr>
          <w:p w14:paraId="2E0512A4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6DEBBB9E" w14:textId="77777777" w:rsidTr="00272984"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5162957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458" w:type="dxa"/>
            <w:tcBorders>
              <w:left w:val="nil"/>
              <w:right w:val="nil"/>
            </w:tcBorders>
          </w:tcPr>
          <w:p w14:paraId="4E0DA3E4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C55469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6E828DE9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826" w:type="dxa"/>
            <w:tcBorders>
              <w:left w:val="nil"/>
              <w:right w:val="nil"/>
            </w:tcBorders>
          </w:tcPr>
          <w:p w14:paraId="218B092D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5E740B79" w14:textId="77777777" w:rsidTr="00272984"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0789860D" w14:textId="45383FD2" w:rsidR="004529CF" w:rsidRPr="00B53F85" w:rsidRDefault="004839EE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 address:</w:t>
            </w:r>
          </w:p>
        </w:tc>
        <w:tc>
          <w:tcPr>
            <w:tcW w:w="2458" w:type="dxa"/>
            <w:tcBorders>
              <w:left w:val="nil"/>
              <w:right w:val="nil"/>
            </w:tcBorders>
          </w:tcPr>
          <w:p w14:paraId="41E858B2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99F7271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44F6215B" w14:textId="75F19611" w:rsidR="004529CF" w:rsidRPr="00B53F85" w:rsidRDefault="00272984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 address:</w:t>
            </w:r>
          </w:p>
        </w:tc>
        <w:tc>
          <w:tcPr>
            <w:tcW w:w="2826" w:type="dxa"/>
            <w:tcBorders>
              <w:left w:val="nil"/>
              <w:right w:val="nil"/>
            </w:tcBorders>
          </w:tcPr>
          <w:p w14:paraId="316A84C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5D3AEA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31AA0610" w14:textId="77777777" w:rsidR="001F345E" w:rsidRDefault="001F345E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32B428CE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530"/>
      </w:tblGrid>
      <w:tr w:rsidR="004529CF" w:rsidRPr="00380EBD" w14:paraId="6B0A8B64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448E3CC7" w14:textId="77777777" w:rsidR="004529CF" w:rsidRPr="00B53F85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BE853F" w14:textId="77777777" w:rsidR="004529CF" w:rsidRPr="00025172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0E925C70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1FF0F7C0" w14:textId="39A7938F" w:rsidR="004529CF" w:rsidRPr="00A156B7" w:rsidRDefault="004529CF" w:rsidP="004529C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Accounting Officer</w:t>
      </w:r>
      <w:r w:rsidR="007D374E">
        <w:rPr>
          <w:rFonts w:ascii="Arial" w:hAnsi="Arial" w:cs="Arial"/>
          <w:b/>
          <w:sz w:val="22"/>
          <w:szCs w:val="22"/>
        </w:rPr>
        <w:t xml:space="preserve"> </w:t>
      </w:r>
      <w:r w:rsidR="00272984">
        <w:rPr>
          <w:rFonts w:ascii="Arial" w:hAnsi="Arial" w:cs="Arial"/>
          <w:b/>
          <w:sz w:val="22"/>
          <w:szCs w:val="22"/>
        </w:rPr>
        <w:t>/</w:t>
      </w:r>
      <w:r w:rsidR="007D374E">
        <w:rPr>
          <w:rFonts w:ascii="Arial" w:hAnsi="Arial" w:cs="Arial"/>
          <w:b/>
          <w:sz w:val="22"/>
          <w:szCs w:val="22"/>
        </w:rPr>
        <w:t xml:space="preserve"> Accounting </w:t>
      </w:r>
      <w:r w:rsidR="00272984">
        <w:rPr>
          <w:rFonts w:ascii="Arial" w:hAnsi="Arial" w:cs="Arial"/>
          <w:b/>
          <w:sz w:val="22"/>
          <w:szCs w:val="22"/>
        </w:rPr>
        <w:t>Authority</w:t>
      </w:r>
      <w:r w:rsidR="007D374E">
        <w:rPr>
          <w:rFonts w:ascii="Arial" w:hAnsi="Arial" w:cs="Arial"/>
          <w:b/>
          <w:sz w:val="22"/>
          <w:szCs w:val="22"/>
        </w:rPr>
        <w:t xml:space="preserve"> </w:t>
      </w:r>
      <w:r w:rsidR="00272984">
        <w:rPr>
          <w:rFonts w:ascii="Arial" w:hAnsi="Arial" w:cs="Arial"/>
          <w:b/>
          <w:sz w:val="22"/>
          <w:szCs w:val="22"/>
        </w:rPr>
        <w:t>/</w:t>
      </w:r>
      <w:r w:rsidR="007D374E">
        <w:rPr>
          <w:rFonts w:ascii="Arial" w:hAnsi="Arial" w:cs="Arial"/>
          <w:b/>
          <w:sz w:val="22"/>
          <w:szCs w:val="22"/>
        </w:rPr>
        <w:t xml:space="preserve"> </w:t>
      </w:r>
      <w:r w:rsidR="00272984">
        <w:rPr>
          <w:rFonts w:ascii="Arial" w:hAnsi="Arial" w:cs="Arial"/>
          <w:b/>
          <w:sz w:val="22"/>
          <w:szCs w:val="22"/>
        </w:rPr>
        <w:t>Municipal Manager</w:t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  <w:gridCol w:w="360"/>
      </w:tblGrid>
      <w:tr w:rsidR="004529CF" w:rsidRPr="00B53F85" w14:paraId="0E5C9B9D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54F6E5F" w14:textId="77777777" w:rsidR="00272984" w:rsidRDefault="00272984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A5D4A07" w14:textId="4BF3068F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DE11B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BE1BEA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28EB2FB2" w14:textId="77777777" w:rsidTr="00AF73A4">
        <w:trPr>
          <w:gridAfter w:val="1"/>
          <w:wAfter w:w="360" w:type="dxa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0F644A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22B5863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259BD736" w14:textId="77777777" w:rsidTr="00AF73A4">
        <w:trPr>
          <w:gridAfter w:val="1"/>
          <w:wAfter w:w="360" w:type="dxa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1918439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268A6044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19EB37F9" w14:textId="77777777" w:rsidTr="00AF73A4">
        <w:trPr>
          <w:gridAfter w:val="1"/>
          <w:wAfter w:w="360" w:type="dxa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00C3A9FB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6D5CBDD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CF1542" w14:textId="77777777" w:rsidR="00F55E35" w:rsidRPr="00B53F85" w:rsidRDefault="00F55E35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55E35" w:rsidRPr="00B53F85" w:rsidSect="00380EBD">
      <w:headerReference w:type="default" r:id="rId9"/>
      <w:footerReference w:type="default" r:id="rId10"/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449AE" w14:textId="77777777" w:rsidR="00E74D65" w:rsidRDefault="00E74D65" w:rsidP="001803F6">
      <w:r>
        <w:separator/>
      </w:r>
    </w:p>
  </w:endnote>
  <w:endnote w:type="continuationSeparator" w:id="0">
    <w:p w14:paraId="3DEFB730" w14:textId="77777777" w:rsidR="00E74D65" w:rsidRDefault="00E74D65" w:rsidP="001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AF2A" w14:textId="5CE9CFD4" w:rsidR="00225E57" w:rsidRPr="00B70A0A" w:rsidRDefault="003D4865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" w:hAnsi="Arial" w:cs="Arial"/>
        <w:sz w:val="22"/>
        <w:szCs w:val="22"/>
      </w:rPr>
    </w:pPr>
    <w:r w:rsidRPr="00B70A0A">
      <w:rPr>
        <w:rFonts w:ascii="Arial" w:hAnsi="Arial" w:cs="Arial"/>
        <w:sz w:val="22"/>
        <w:szCs w:val="22"/>
      </w:rPr>
      <w:t>RT</w:t>
    </w:r>
    <w:r w:rsidR="00EA76B9">
      <w:rPr>
        <w:rFonts w:ascii="Arial" w:hAnsi="Arial" w:cs="Arial"/>
        <w:sz w:val="22"/>
        <w:szCs w:val="22"/>
      </w:rPr>
      <w:t>2</w:t>
    </w:r>
    <w:r w:rsidRPr="00B70A0A">
      <w:rPr>
        <w:rFonts w:ascii="Arial" w:hAnsi="Arial" w:cs="Arial"/>
        <w:sz w:val="22"/>
        <w:szCs w:val="22"/>
      </w:rPr>
      <w:t>-20</w:t>
    </w:r>
    <w:r w:rsidR="00B70A0A">
      <w:rPr>
        <w:rFonts w:ascii="Arial" w:hAnsi="Arial" w:cs="Arial"/>
        <w:sz w:val="22"/>
        <w:szCs w:val="22"/>
      </w:rPr>
      <w:t>21</w:t>
    </w:r>
    <w:r w:rsidRPr="00B70A0A">
      <w:rPr>
        <w:rFonts w:ascii="Arial" w:hAnsi="Arial" w:cs="Arial"/>
        <w:sz w:val="22"/>
        <w:szCs w:val="22"/>
      </w:rPr>
      <w:t xml:space="preserve"> Participation Letter</w:t>
    </w:r>
    <w:r w:rsidR="00225E57" w:rsidRPr="00B70A0A">
      <w:rPr>
        <w:rFonts w:ascii="Arial" w:hAnsi="Arial" w:cs="Arial"/>
        <w:sz w:val="22"/>
        <w:szCs w:val="22"/>
      </w:rPr>
      <w:tab/>
      <w:t xml:space="preserve">Page </w:t>
    </w:r>
    <w:r w:rsidR="008E23F7" w:rsidRPr="00B70A0A">
      <w:rPr>
        <w:rFonts w:ascii="Arial" w:hAnsi="Arial" w:cs="Arial"/>
        <w:sz w:val="22"/>
        <w:szCs w:val="22"/>
      </w:rPr>
      <w:fldChar w:fldCharType="begin"/>
    </w:r>
    <w:r w:rsidR="00225E57" w:rsidRPr="00B70A0A">
      <w:rPr>
        <w:rFonts w:ascii="Arial" w:hAnsi="Arial" w:cs="Arial"/>
        <w:sz w:val="22"/>
        <w:szCs w:val="22"/>
      </w:rPr>
      <w:instrText xml:space="preserve"> PAGE   \* MERGEFORMAT </w:instrText>
    </w:r>
    <w:r w:rsidR="008E23F7" w:rsidRPr="00B70A0A">
      <w:rPr>
        <w:rFonts w:ascii="Arial" w:hAnsi="Arial" w:cs="Arial"/>
        <w:sz w:val="22"/>
        <w:szCs w:val="22"/>
      </w:rPr>
      <w:fldChar w:fldCharType="separate"/>
    </w:r>
    <w:r w:rsidR="00D7371D" w:rsidRPr="00B70A0A">
      <w:rPr>
        <w:rFonts w:ascii="Arial" w:hAnsi="Arial" w:cs="Arial"/>
        <w:noProof/>
        <w:sz w:val="22"/>
        <w:szCs w:val="22"/>
      </w:rPr>
      <w:t>1</w:t>
    </w:r>
    <w:r w:rsidR="008E23F7" w:rsidRPr="00B70A0A">
      <w:rPr>
        <w:rFonts w:ascii="Arial" w:hAnsi="Arial" w:cs="Arial"/>
        <w:sz w:val="22"/>
        <w:szCs w:val="22"/>
      </w:rPr>
      <w:fldChar w:fldCharType="end"/>
    </w:r>
  </w:p>
  <w:p w14:paraId="0D81AE0F" w14:textId="77777777" w:rsidR="00225E57" w:rsidRDefault="00225E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4B718" w14:textId="77777777" w:rsidR="00E74D65" w:rsidRDefault="00E74D65" w:rsidP="001803F6">
      <w:r>
        <w:separator/>
      </w:r>
    </w:p>
  </w:footnote>
  <w:footnote w:type="continuationSeparator" w:id="0">
    <w:p w14:paraId="096F388D" w14:textId="77777777" w:rsidR="00E74D65" w:rsidRDefault="00E74D65" w:rsidP="0018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807AC" w14:textId="79E2350C" w:rsidR="00BA523E" w:rsidRPr="00BA523E" w:rsidRDefault="00BA523E" w:rsidP="00BA523E">
    <w:pPr>
      <w:pStyle w:val="Header"/>
      <w:jc w:val="center"/>
      <w:rPr>
        <w:rFonts w:ascii="Arial" w:hAnsi="Arial" w:cs="Arial"/>
        <w:sz w:val="22"/>
        <w:szCs w:val="22"/>
        <w:u w:val="single"/>
      </w:rPr>
    </w:pPr>
    <w:r w:rsidRPr="00BA523E">
      <w:rPr>
        <w:noProof/>
        <w:u w:val="single"/>
        <w:lang w:val="en-ZA" w:eastAsia="en-ZA"/>
      </w:rPr>
      <w:drawing>
        <wp:anchor distT="0" distB="0" distL="114300" distR="114300" simplePos="0" relativeHeight="251659264" behindDoc="0" locked="0" layoutInCell="1" allowOverlap="1" wp14:anchorId="203260EC" wp14:editId="47BCEEAA">
          <wp:simplePos x="0" y="0"/>
          <wp:positionH relativeFrom="column">
            <wp:posOffset>-192813</wp:posOffset>
          </wp:positionH>
          <wp:positionV relativeFrom="paragraph">
            <wp:posOffset>-453342</wp:posOffset>
          </wp:positionV>
          <wp:extent cx="1414145" cy="1009015"/>
          <wp:effectExtent l="0" t="0" r="0" b="635"/>
          <wp:wrapNone/>
          <wp:docPr id="6" name="Picture 3" descr="Letter 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Letter He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100901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BA523E">
      <w:rPr>
        <w:rFonts w:ascii="Arial" w:hAnsi="Arial" w:cs="Arial"/>
        <w:sz w:val="22"/>
        <w:szCs w:val="22"/>
        <w:u w:val="single"/>
      </w:rPr>
      <w:t xml:space="preserve">ANNEXURE </w:t>
    </w:r>
    <w:r w:rsidR="006C6BC1">
      <w:rPr>
        <w:rFonts w:ascii="Arial" w:hAnsi="Arial" w:cs="Arial"/>
        <w:sz w:val="22"/>
        <w:szCs w:val="22"/>
        <w:u w:val="single"/>
      </w:rPr>
      <w:t>D</w:t>
    </w:r>
    <w:r w:rsidRPr="00BA523E">
      <w:rPr>
        <w:rFonts w:ascii="Arial" w:hAnsi="Arial" w:cs="Arial"/>
        <w:sz w:val="22"/>
        <w:szCs w:val="22"/>
        <w:u w:val="single"/>
      </w:rPr>
      <w:t>: RT</w:t>
    </w:r>
    <w:r w:rsidR="006C6BC1">
      <w:rPr>
        <w:rFonts w:ascii="Arial" w:hAnsi="Arial" w:cs="Arial"/>
        <w:sz w:val="22"/>
        <w:szCs w:val="22"/>
        <w:u w:val="single"/>
      </w:rPr>
      <w:t>2</w:t>
    </w:r>
    <w:r w:rsidRPr="00BA523E">
      <w:rPr>
        <w:rFonts w:ascii="Arial" w:hAnsi="Arial" w:cs="Arial"/>
        <w:sz w:val="22"/>
        <w:szCs w:val="22"/>
        <w:u w:val="single"/>
      </w:rPr>
      <w:t>-20</w:t>
    </w:r>
    <w:r w:rsidR="00844BB7">
      <w:rPr>
        <w:rFonts w:ascii="Arial" w:hAnsi="Arial" w:cs="Arial"/>
        <w:sz w:val="22"/>
        <w:szCs w:val="22"/>
        <w:u w:val="single"/>
      </w:rPr>
      <w:t>21</w:t>
    </w:r>
    <w:r w:rsidRPr="00BA523E">
      <w:rPr>
        <w:rFonts w:ascii="Arial" w:hAnsi="Arial" w:cs="Arial"/>
        <w:sz w:val="22"/>
        <w:szCs w:val="22"/>
        <w:u w:val="single"/>
      </w:rPr>
      <w:t xml:space="preserve"> PARTICIPATION LETTER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96D13"/>
    <w:multiLevelType w:val="hybridMultilevel"/>
    <w:tmpl w:val="5D9A72F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F783E"/>
    <w:multiLevelType w:val="hybridMultilevel"/>
    <w:tmpl w:val="53346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716064"/>
    <w:multiLevelType w:val="hybridMultilevel"/>
    <w:tmpl w:val="573872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513DF0"/>
    <w:multiLevelType w:val="hybridMultilevel"/>
    <w:tmpl w:val="063449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B5644"/>
    <w:multiLevelType w:val="hybridMultilevel"/>
    <w:tmpl w:val="5894BF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7F7DEF"/>
    <w:multiLevelType w:val="hybridMultilevel"/>
    <w:tmpl w:val="128E5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C905F2"/>
    <w:multiLevelType w:val="hybridMultilevel"/>
    <w:tmpl w:val="814E09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3B3215"/>
    <w:multiLevelType w:val="hybridMultilevel"/>
    <w:tmpl w:val="2C04F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74370B"/>
    <w:multiLevelType w:val="hybridMultilevel"/>
    <w:tmpl w:val="34C49B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463FA7"/>
    <w:multiLevelType w:val="hybridMultilevel"/>
    <w:tmpl w:val="3C7E20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092"/>
    <w:rsid w:val="00007FD3"/>
    <w:rsid w:val="00012285"/>
    <w:rsid w:val="00017768"/>
    <w:rsid w:val="00023F8D"/>
    <w:rsid w:val="00025172"/>
    <w:rsid w:val="00041F54"/>
    <w:rsid w:val="00043052"/>
    <w:rsid w:val="00043865"/>
    <w:rsid w:val="000539C6"/>
    <w:rsid w:val="00081B74"/>
    <w:rsid w:val="00086740"/>
    <w:rsid w:val="000A4CD8"/>
    <w:rsid w:val="000C1615"/>
    <w:rsid w:val="000C3102"/>
    <w:rsid w:val="000D17E1"/>
    <w:rsid w:val="000D51F4"/>
    <w:rsid w:val="000D54AC"/>
    <w:rsid w:val="000E503E"/>
    <w:rsid w:val="000E649D"/>
    <w:rsid w:val="000E78A2"/>
    <w:rsid w:val="000F09DC"/>
    <w:rsid w:val="00121751"/>
    <w:rsid w:val="001240C7"/>
    <w:rsid w:val="001371DB"/>
    <w:rsid w:val="00155F9C"/>
    <w:rsid w:val="00156844"/>
    <w:rsid w:val="00177964"/>
    <w:rsid w:val="001803F6"/>
    <w:rsid w:val="00183FCB"/>
    <w:rsid w:val="00194B6F"/>
    <w:rsid w:val="001A210B"/>
    <w:rsid w:val="001D2CA0"/>
    <w:rsid w:val="001E7830"/>
    <w:rsid w:val="001F345E"/>
    <w:rsid w:val="002007DC"/>
    <w:rsid w:val="00215FCE"/>
    <w:rsid w:val="00225E57"/>
    <w:rsid w:val="00260C70"/>
    <w:rsid w:val="00272696"/>
    <w:rsid w:val="00272984"/>
    <w:rsid w:val="00282605"/>
    <w:rsid w:val="002B0092"/>
    <w:rsid w:val="002B5B63"/>
    <w:rsid w:val="002C3DAB"/>
    <w:rsid w:val="002C792E"/>
    <w:rsid w:val="002D3AD3"/>
    <w:rsid w:val="002F3008"/>
    <w:rsid w:val="002F63C8"/>
    <w:rsid w:val="002F71A5"/>
    <w:rsid w:val="003203F9"/>
    <w:rsid w:val="00333557"/>
    <w:rsid w:val="00335959"/>
    <w:rsid w:val="00346A62"/>
    <w:rsid w:val="0035419D"/>
    <w:rsid w:val="00380EBD"/>
    <w:rsid w:val="00387ABD"/>
    <w:rsid w:val="00396AF2"/>
    <w:rsid w:val="00396BAB"/>
    <w:rsid w:val="003B5BBD"/>
    <w:rsid w:val="003B6205"/>
    <w:rsid w:val="003D4865"/>
    <w:rsid w:val="003D76E6"/>
    <w:rsid w:val="003F0A82"/>
    <w:rsid w:val="00451A27"/>
    <w:rsid w:val="004529CF"/>
    <w:rsid w:val="00467235"/>
    <w:rsid w:val="004839EE"/>
    <w:rsid w:val="004864E5"/>
    <w:rsid w:val="004C0DB0"/>
    <w:rsid w:val="004C291E"/>
    <w:rsid w:val="004F3F01"/>
    <w:rsid w:val="00520754"/>
    <w:rsid w:val="005231C7"/>
    <w:rsid w:val="005323E6"/>
    <w:rsid w:val="00544D0C"/>
    <w:rsid w:val="00552099"/>
    <w:rsid w:val="0056491B"/>
    <w:rsid w:val="0057387A"/>
    <w:rsid w:val="00587688"/>
    <w:rsid w:val="005908D6"/>
    <w:rsid w:val="005A3275"/>
    <w:rsid w:val="005C0319"/>
    <w:rsid w:val="005C7E79"/>
    <w:rsid w:val="005E66C6"/>
    <w:rsid w:val="00600FD2"/>
    <w:rsid w:val="00632CB7"/>
    <w:rsid w:val="00650355"/>
    <w:rsid w:val="00653013"/>
    <w:rsid w:val="00680930"/>
    <w:rsid w:val="00684A18"/>
    <w:rsid w:val="006C2783"/>
    <w:rsid w:val="006C2BBF"/>
    <w:rsid w:val="006C6BC1"/>
    <w:rsid w:val="006D05F6"/>
    <w:rsid w:val="006D423B"/>
    <w:rsid w:val="007416C2"/>
    <w:rsid w:val="007441DA"/>
    <w:rsid w:val="0074479F"/>
    <w:rsid w:val="0077644F"/>
    <w:rsid w:val="00785881"/>
    <w:rsid w:val="00795E9E"/>
    <w:rsid w:val="007A073B"/>
    <w:rsid w:val="007A3E09"/>
    <w:rsid w:val="007A66C0"/>
    <w:rsid w:val="007C1B6F"/>
    <w:rsid w:val="007C3D5C"/>
    <w:rsid w:val="007D374E"/>
    <w:rsid w:val="007E6909"/>
    <w:rsid w:val="008419E7"/>
    <w:rsid w:val="00844BB7"/>
    <w:rsid w:val="008476DB"/>
    <w:rsid w:val="0085757E"/>
    <w:rsid w:val="0086563A"/>
    <w:rsid w:val="00867814"/>
    <w:rsid w:val="008828FC"/>
    <w:rsid w:val="00890B0C"/>
    <w:rsid w:val="008A6985"/>
    <w:rsid w:val="008B7E28"/>
    <w:rsid w:val="008C2A1C"/>
    <w:rsid w:val="008E0C29"/>
    <w:rsid w:val="008E23F7"/>
    <w:rsid w:val="008E5D5D"/>
    <w:rsid w:val="008E6F7A"/>
    <w:rsid w:val="009324BB"/>
    <w:rsid w:val="00955469"/>
    <w:rsid w:val="009A3EE2"/>
    <w:rsid w:val="009A4467"/>
    <w:rsid w:val="009A5288"/>
    <w:rsid w:val="009C71A7"/>
    <w:rsid w:val="009E0070"/>
    <w:rsid w:val="009E1A35"/>
    <w:rsid w:val="009E1D0A"/>
    <w:rsid w:val="009E539F"/>
    <w:rsid w:val="00A156B7"/>
    <w:rsid w:val="00A21E4C"/>
    <w:rsid w:val="00A26540"/>
    <w:rsid w:val="00A26E28"/>
    <w:rsid w:val="00A731FF"/>
    <w:rsid w:val="00A830A5"/>
    <w:rsid w:val="00A9069C"/>
    <w:rsid w:val="00A90DA7"/>
    <w:rsid w:val="00AA4743"/>
    <w:rsid w:val="00AC5BCF"/>
    <w:rsid w:val="00AD012D"/>
    <w:rsid w:val="00AD186F"/>
    <w:rsid w:val="00AF5FBA"/>
    <w:rsid w:val="00B30A55"/>
    <w:rsid w:val="00B3672C"/>
    <w:rsid w:val="00B53F85"/>
    <w:rsid w:val="00B567D8"/>
    <w:rsid w:val="00B60CAE"/>
    <w:rsid w:val="00B70A0A"/>
    <w:rsid w:val="00B7348A"/>
    <w:rsid w:val="00B73B3A"/>
    <w:rsid w:val="00BA523E"/>
    <w:rsid w:val="00BB2C2F"/>
    <w:rsid w:val="00BB39B7"/>
    <w:rsid w:val="00BC3563"/>
    <w:rsid w:val="00BF0022"/>
    <w:rsid w:val="00BF4026"/>
    <w:rsid w:val="00C02184"/>
    <w:rsid w:val="00C03311"/>
    <w:rsid w:val="00C11753"/>
    <w:rsid w:val="00C25A43"/>
    <w:rsid w:val="00C272BC"/>
    <w:rsid w:val="00C31C28"/>
    <w:rsid w:val="00C54115"/>
    <w:rsid w:val="00C54C74"/>
    <w:rsid w:val="00C818EC"/>
    <w:rsid w:val="00C8334F"/>
    <w:rsid w:val="00C86836"/>
    <w:rsid w:val="00C87855"/>
    <w:rsid w:val="00C97274"/>
    <w:rsid w:val="00CD5BAC"/>
    <w:rsid w:val="00CF0DE1"/>
    <w:rsid w:val="00CF4FC3"/>
    <w:rsid w:val="00D12AA0"/>
    <w:rsid w:val="00D13CA0"/>
    <w:rsid w:val="00D30CBA"/>
    <w:rsid w:val="00D62B55"/>
    <w:rsid w:val="00D7371D"/>
    <w:rsid w:val="00D8337F"/>
    <w:rsid w:val="00D900CC"/>
    <w:rsid w:val="00DA0D15"/>
    <w:rsid w:val="00DC66FD"/>
    <w:rsid w:val="00E12653"/>
    <w:rsid w:val="00E1605A"/>
    <w:rsid w:val="00E60DCC"/>
    <w:rsid w:val="00E617C0"/>
    <w:rsid w:val="00E71A91"/>
    <w:rsid w:val="00E74D65"/>
    <w:rsid w:val="00E854BD"/>
    <w:rsid w:val="00EA0774"/>
    <w:rsid w:val="00EA0F4E"/>
    <w:rsid w:val="00EA3337"/>
    <w:rsid w:val="00EA76B9"/>
    <w:rsid w:val="00EB3CAE"/>
    <w:rsid w:val="00ED0A3B"/>
    <w:rsid w:val="00EE38FC"/>
    <w:rsid w:val="00F017FD"/>
    <w:rsid w:val="00F10CF2"/>
    <w:rsid w:val="00F1505D"/>
    <w:rsid w:val="00F4146C"/>
    <w:rsid w:val="00F55E35"/>
    <w:rsid w:val="00F56EFE"/>
    <w:rsid w:val="00F61BFF"/>
    <w:rsid w:val="00F63537"/>
    <w:rsid w:val="00F7183A"/>
    <w:rsid w:val="00F71B38"/>
    <w:rsid w:val="00F90C5F"/>
    <w:rsid w:val="00F978A5"/>
    <w:rsid w:val="00FA6D93"/>
    <w:rsid w:val="00FC150C"/>
    <w:rsid w:val="00FC16FB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8EF145"/>
  <w15:docId w15:val="{CFD91820-CC48-4C1F-8A0C-396979EC6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D4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iswa.mgcodo@treasury.gov.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000002\AppData\Local\Microsoft\Windows\Temporary%20Internet%20Files\Content.MSO\D9C3054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C6BC2-F01A-4C00-AB82-8068AAD43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D9C30545</Template>
  <TotalTime>2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>National Treasury</Company>
  <LinksUpToDate>false</LinksUpToDate>
  <CharactersWithSpaces>1399</CharactersWithSpaces>
  <SharedDoc>false</SharedDoc>
  <HLinks>
    <vt:vector size="6" baseType="variant"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mailto:name.surname@treasury.gov.za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creator>National Treasury</dc:creator>
  <cp:lastModifiedBy>Kwanele Mtembu</cp:lastModifiedBy>
  <cp:revision>5</cp:revision>
  <cp:lastPrinted>2011-10-31T12:27:00Z</cp:lastPrinted>
  <dcterms:created xsi:type="dcterms:W3CDTF">2021-12-02T13:54:00Z</dcterms:created>
  <dcterms:modified xsi:type="dcterms:W3CDTF">2021-12-02T13:56:00Z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e8191a-153f-4850-bfc7-55cddecd0bf1_Enabled">
    <vt:lpwstr>true</vt:lpwstr>
  </property>
  <property fmtid="{D5CDD505-2E9C-101B-9397-08002B2CF9AE}" pid="3" name="MSIP_Label_bce8191a-153f-4850-bfc7-55cddecd0bf1_SetDate">
    <vt:lpwstr>2021-03-21T15:18:17Z</vt:lpwstr>
  </property>
  <property fmtid="{D5CDD505-2E9C-101B-9397-08002B2CF9AE}" pid="4" name="MSIP_Label_bce8191a-153f-4850-bfc7-55cddecd0bf1_Method">
    <vt:lpwstr>Privileged</vt:lpwstr>
  </property>
  <property fmtid="{D5CDD505-2E9C-101B-9397-08002B2CF9AE}" pid="5" name="MSIP_Label_bce8191a-153f-4850-bfc7-55cddecd0bf1_Name">
    <vt:lpwstr>bce8191a-153f-4850-bfc7-55cddecd0bf1</vt:lpwstr>
  </property>
  <property fmtid="{D5CDD505-2E9C-101B-9397-08002B2CF9AE}" pid="6" name="MSIP_Label_bce8191a-153f-4850-bfc7-55cddecd0bf1_SiteId">
    <vt:lpwstr>1a45348f-02b4-4f9a-a7a8-7786f6dd3245</vt:lpwstr>
  </property>
  <property fmtid="{D5CDD505-2E9C-101B-9397-08002B2CF9AE}" pid="7" name="MSIP_Label_bce8191a-153f-4850-bfc7-55cddecd0bf1_ActionId">
    <vt:lpwstr>0fb8f171-ef2a-4a5d-81f4-8dc1758d74c7</vt:lpwstr>
  </property>
  <property fmtid="{D5CDD505-2E9C-101B-9397-08002B2CF9AE}" pid="8" name="MSIP_Label_bce8191a-153f-4850-bfc7-55cddecd0bf1_ContentBits">
    <vt:lpwstr>0</vt:lpwstr>
  </property>
</Properties>
</file>